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7A3A" w:rsidRDefault="00CA7A3A" w:rsidP="00CA7A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Adam WRENNE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CA7A3A" w:rsidRDefault="00CA7A3A" w:rsidP="00CA7A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7A3A" w:rsidRDefault="00CA7A3A" w:rsidP="00CA7A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7A3A" w:rsidRDefault="00CA7A3A" w:rsidP="00CA7A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Lowestoft, Suffolk,</w:t>
      </w:r>
    </w:p>
    <w:p w:rsidR="00CA7A3A" w:rsidRDefault="00CA7A3A" w:rsidP="00CA7A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Rothenale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CA7A3A" w:rsidRDefault="00CA7A3A" w:rsidP="00CA7A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21-413)</w:t>
      </w:r>
    </w:p>
    <w:p w:rsidR="00CA7A3A" w:rsidRDefault="00CA7A3A" w:rsidP="00CA7A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7A3A" w:rsidRDefault="00CA7A3A" w:rsidP="00CA7A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7A3A" w:rsidRPr="002568F1" w:rsidRDefault="00CA7A3A" w:rsidP="00CA7A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June 2016</w:t>
      </w:r>
    </w:p>
    <w:p w:rsidR="006B2F86" w:rsidRPr="00CA7A3A" w:rsidRDefault="00CA7A3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CA7A3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A3A" w:rsidRDefault="00CA7A3A" w:rsidP="00E71FC3">
      <w:pPr>
        <w:spacing w:after="0" w:line="240" w:lineRule="auto"/>
      </w:pPr>
      <w:r>
        <w:separator/>
      </w:r>
    </w:p>
  </w:endnote>
  <w:endnote w:type="continuationSeparator" w:id="0">
    <w:p w:rsidR="00CA7A3A" w:rsidRDefault="00CA7A3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A3A" w:rsidRDefault="00CA7A3A" w:rsidP="00E71FC3">
      <w:pPr>
        <w:spacing w:after="0" w:line="240" w:lineRule="auto"/>
      </w:pPr>
      <w:r>
        <w:separator/>
      </w:r>
    </w:p>
  </w:footnote>
  <w:footnote w:type="continuationSeparator" w:id="0">
    <w:p w:rsidR="00CA7A3A" w:rsidRDefault="00CA7A3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A3A"/>
    <w:rsid w:val="00AB52E8"/>
    <w:rsid w:val="00B16D3F"/>
    <w:rsid w:val="00CA7A3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C619C"/>
  <w15:chartTrackingRefBased/>
  <w15:docId w15:val="{1658972B-B51D-4C53-A3B6-923B941AF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2016-06-16T17:17:00Z</dcterms:created>
  <dcterms:modified xsi:type="dcterms:W3CDTF">2016-06-16T17:18:00Z</dcterms:modified>
</cp:coreProperties>
</file>